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866A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KENNE</w:t>
      </w:r>
      <w:r>
        <w:rPr>
          <w:rFonts w:ascii="Times New Roman" w:hAnsi="Times New Roman" w:cs="Times New Roman"/>
          <w:sz w:val="24"/>
          <w:szCs w:val="24"/>
        </w:rPr>
        <w:t xml:space="preserve">     (fl.1420)</w:t>
      </w:r>
    </w:p>
    <w:p w14:paraId="2958537F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87F173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6991A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Stogursey, Somerset,</w:t>
      </w:r>
    </w:p>
    <w:p w14:paraId="1D6C497F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James Butler, Earl of Ormond(q.v.).</w:t>
      </w:r>
    </w:p>
    <w:p w14:paraId="5E4C58D0" w14:textId="2543AA7D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21-263)</w:t>
      </w:r>
    </w:p>
    <w:p w14:paraId="3058FA8E" w14:textId="77777777" w:rsidR="00366F08" w:rsidRDefault="00366F08" w:rsidP="00366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Sogursey,</w:t>
      </w:r>
    </w:p>
    <w:p w14:paraId="6090EB42" w14:textId="77777777" w:rsidR="00366F08" w:rsidRDefault="00366F08" w:rsidP="00366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Somerset, into lands of John Butler, Earl of Ormond(q.v.).</w:t>
      </w:r>
    </w:p>
    <w:p w14:paraId="329E1C5E" w14:textId="77777777" w:rsidR="00366F08" w:rsidRDefault="00366F08" w:rsidP="00366F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19-32C)</w:t>
      </w:r>
    </w:p>
    <w:p w14:paraId="2FF04A23" w14:textId="77777777" w:rsidR="00366F08" w:rsidRDefault="00366F08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80EF0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61CBD5" w14:textId="77777777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5582A" w14:textId="5240328A" w:rsidR="00F51E49" w:rsidRDefault="00F51E49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14:paraId="03DFBFFD" w14:textId="74E9469E" w:rsidR="00366F08" w:rsidRPr="003A4706" w:rsidRDefault="00366F08" w:rsidP="00F51E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August 2021</w:t>
      </w:r>
    </w:p>
    <w:p w14:paraId="41A3F60F" w14:textId="77777777" w:rsidR="00DD5B8A" w:rsidRPr="00F51E4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F51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16E4" w14:textId="77777777" w:rsidR="00F51E49" w:rsidRDefault="00F51E49" w:rsidP="00564E3C">
      <w:pPr>
        <w:spacing w:after="0" w:line="240" w:lineRule="auto"/>
      </w:pPr>
      <w:r>
        <w:separator/>
      </w:r>
    </w:p>
  </w:endnote>
  <w:endnote w:type="continuationSeparator" w:id="0">
    <w:p w14:paraId="2BFA5A85" w14:textId="77777777" w:rsidR="00F51E49" w:rsidRDefault="00F51E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C90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283A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66F08">
      <w:rPr>
        <w:rFonts w:ascii="Times New Roman" w:hAnsi="Times New Roman" w:cs="Times New Roman"/>
        <w:noProof/>
        <w:sz w:val="24"/>
        <w:szCs w:val="24"/>
      </w:rPr>
      <w:t>2 August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1CBD111D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4D1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7D22" w14:textId="77777777" w:rsidR="00F51E49" w:rsidRDefault="00F51E49" w:rsidP="00564E3C">
      <w:pPr>
        <w:spacing w:after="0" w:line="240" w:lineRule="auto"/>
      </w:pPr>
      <w:r>
        <w:separator/>
      </w:r>
    </w:p>
  </w:footnote>
  <w:footnote w:type="continuationSeparator" w:id="0">
    <w:p w14:paraId="46691B72" w14:textId="77777777" w:rsidR="00F51E49" w:rsidRDefault="00F51E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1E10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E4DF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7D70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49"/>
    <w:rsid w:val="00366F08"/>
    <w:rsid w:val="00372DC6"/>
    <w:rsid w:val="00564E3C"/>
    <w:rsid w:val="0064591D"/>
    <w:rsid w:val="00DD5B8A"/>
    <w:rsid w:val="00EB41B8"/>
    <w:rsid w:val="00F14DE1"/>
    <w:rsid w:val="00F5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B5D1"/>
  <w15:chartTrackingRefBased/>
  <w15:docId w15:val="{C221505F-8F14-4B26-BEAC-FB94996D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2016-02-20T21:36:00Z</dcterms:created>
  <dcterms:modified xsi:type="dcterms:W3CDTF">2021-08-02T07:06:00Z</dcterms:modified>
</cp:coreProperties>
</file>